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14153996" w:rsidR="00B4478E" w:rsidRDefault="00B4478E" w:rsidP="00B4478E">
      <w:pPr>
        <w:pStyle w:val="CRCoverPage"/>
        <w:tabs>
          <w:tab w:val="right" w:pos="9639"/>
        </w:tabs>
        <w:spacing w:after="0"/>
        <w:rPr>
          <w:b/>
          <w:noProof/>
          <w:sz w:val="24"/>
        </w:rPr>
      </w:pPr>
      <w:r>
        <w:rPr>
          <w:b/>
          <w:noProof/>
          <w:sz w:val="24"/>
        </w:rPr>
        <w:t>3GPP TSG-SA WG6 Meeting #5</w:t>
      </w:r>
      <w:r w:rsidR="00E10858">
        <w:rPr>
          <w:b/>
          <w:noProof/>
          <w:sz w:val="24"/>
        </w:rPr>
        <w:t>8</w:t>
      </w:r>
      <w:r>
        <w:rPr>
          <w:b/>
          <w:noProof/>
          <w:sz w:val="24"/>
        </w:rPr>
        <w:tab/>
        <w:t>S6-2</w:t>
      </w:r>
      <w:r w:rsidR="00E54524">
        <w:rPr>
          <w:b/>
          <w:noProof/>
          <w:sz w:val="24"/>
        </w:rPr>
        <w:t>3</w:t>
      </w:r>
      <w:r w:rsidR="00581222">
        <w:rPr>
          <w:b/>
          <w:noProof/>
          <w:sz w:val="24"/>
        </w:rPr>
        <w:t>3657</w:t>
      </w:r>
    </w:p>
    <w:p w14:paraId="1EB2E693" w14:textId="77AEAE2C" w:rsidR="00F14D14" w:rsidRDefault="00E10858" w:rsidP="00F14D14">
      <w:pPr>
        <w:pStyle w:val="CRCoverPage"/>
        <w:tabs>
          <w:tab w:val="right" w:pos="9639"/>
        </w:tabs>
        <w:spacing w:after="0"/>
        <w:rPr>
          <w:b/>
          <w:noProof/>
          <w:sz w:val="24"/>
        </w:rPr>
      </w:pPr>
      <w:r>
        <w:rPr>
          <w:rFonts w:hint="eastAsia"/>
          <w:b/>
          <w:noProof/>
          <w:sz w:val="22"/>
          <w:szCs w:val="22"/>
          <w:lang w:eastAsia="zh-CN"/>
        </w:rPr>
        <w:t>Chicago</w:t>
      </w:r>
      <w:r>
        <w:rPr>
          <w:b/>
          <w:noProof/>
          <w:sz w:val="22"/>
          <w:szCs w:val="22"/>
        </w:rPr>
        <w:t>, USA, 13</w:t>
      </w:r>
      <w:r w:rsidRPr="00E10858">
        <w:rPr>
          <w:b/>
          <w:noProof/>
          <w:sz w:val="22"/>
          <w:szCs w:val="22"/>
          <w:vertAlign w:val="superscript"/>
        </w:rPr>
        <w:t>th</w:t>
      </w:r>
      <w:r>
        <w:rPr>
          <w:b/>
          <w:noProof/>
          <w:sz w:val="22"/>
          <w:szCs w:val="22"/>
        </w:rPr>
        <w:t xml:space="preserve"> - </w:t>
      </w:r>
      <w:r w:rsidR="00E81077">
        <w:rPr>
          <w:b/>
          <w:noProof/>
          <w:sz w:val="22"/>
          <w:szCs w:val="22"/>
        </w:rPr>
        <w:t>1</w:t>
      </w:r>
      <w:r w:rsidR="00E54524">
        <w:rPr>
          <w:b/>
          <w:noProof/>
          <w:sz w:val="22"/>
          <w:szCs w:val="22"/>
        </w:rPr>
        <w:t>7</w:t>
      </w:r>
      <w:r w:rsidR="00E54524" w:rsidRPr="00E54524">
        <w:rPr>
          <w:b/>
          <w:noProof/>
          <w:sz w:val="22"/>
          <w:szCs w:val="22"/>
          <w:vertAlign w:val="superscript"/>
        </w:rPr>
        <w:t>th</w:t>
      </w:r>
      <w:r>
        <w:rPr>
          <w:b/>
          <w:noProof/>
          <w:sz w:val="22"/>
          <w:szCs w:val="22"/>
          <w:vertAlign w:val="superscript"/>
        </w:rPr>
        <w:t xml:space="preserve"> </w:t>
      </w:r>
      <w:r>
        <w:rPr>
          <w:rFonts w:cs="Arial"/>
          <w:b/>
          <w:bCs/>
          <w:sz w:val="22"/>
          <w:szCs w:val="22"/>
        </w:rPr>
        <w:t xml:space="preserve">November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DE769B" w:rsidR="001E41F3" w:rsidRPr="00410371" w:rsidRDefault="000F0443" w:rsidP="00E13F3D">
            <w:pPr>
              <w:pStyle w:val="CRCoverPage"/>
              <w:spacing w:after="0"/>
              <w:jc w:val="right"/>
              <w:rPr>
                <w:b/>
                <w:noProof/>
                <w:sz w:val="28"/>
              </w:rPr>
            </w:pPr>
            <w:r>
              <w:rPr>
                <w:b/>
                <w:noProof/>
                <w:sz w:val="28"/>
              </w:rPr>
              <w:t>23.</w:t>
            </w:r>
            <w:r w:rsidR="00D65E29">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0A0BA" w:rsidR="001E41F3" w:rsidRPr="00410371" w:rsidRDefault="00581222" w:rsidP="00547111">
            <w:pPr>
              <w:pStyle w:val="CRCoverPage"/>
              <w:spacing w:after="0"/>
              <w:rPr>
                <w:noProof/>
              </w:rPr>
            </w:pPr>
            <w:r>
              <w:rPr>
                <w:b/>
                <w:noProof/>
                <w:sz w:val="28"/>
              </w:rPr>
              <w:t>0404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13550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EFAD4E" w:rsidR="001E41F3" w:rsidRPr="00410371" w:rsidRDefault="008E4B81" w:rsidP="000F0443">
            <w:pPr>
              <w:pStyle w:val="CRCoverPage"/>
              <w:spacing w:after="0"/>
              <w:jc w:val="center"/>
              <w:rPr>
                <w:noProof/>
                <w:sz w:val="28"/>
              </w:rPr>
            </w:pPr>
            <w:r>
              <w:rPr>
                <w:b/>
                <w:noProof/>
                <w:sz w:val="28"/>
              </w:rPr>
              <w:t>19.0.0</w:t>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F1867A" w:rsidR="00F25D98" w:rsidRDefault="0050335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AFD878" w:rsidR="000F0443" w:rsidRDefault="000F0443" w:rsidP="000F0443">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578F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578F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9F663C" w:rsidR="001E41F3" w:rsidRDefault="00742504">
            <w:pPr>
              <w:pStyle w:val="CRCoverPage"/>
              <w:spacing w:after="0"/>
              <w:ind w:left="100"/>
              <w:rPr>
                <w:noProof/>
              </w:rPr>
            </w:pPr>
            <w:r>
              <w:t>Correction of clause title style</w:t>
            </w:r>
          </w:p>
        </w:tc>
      </w:tr>
      <w:tr w:rsidR="001E41F3" w14:paraId="05C08479" w14:textId="77777777" w:rsidTr="00C578F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578F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1735B9" w:rsidR="001E41F3" w:rsidRDefault="00AF1664" w:rsidP="00D6512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65127">
              <w:rPr>
                <w:noProof/>
              </w:rPr>
              <w:t>Huawei, Hisilicom</w:t>
            </w:r>
            <w:r>
              <w:rPr>
                <w:noProof/>
              </w:rPr>
              <w:fldChar w:fldCharType="end"/>
            </w:r>
            <w:r w:rsidR="00D65127">
              <w:rPr>
                <w:noProof/>
              </w:rPr>
              <w:t xml:space="preserve"> </w:t>
            </w:r>
          </w:p>
        </w:tc>
      </w:tr>
      <w:tr w:rsidR="001E41F3" w14:paraId="4196B218" w14:textId="77777777" w:rsidTr="00C578F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12D09C" w:rsidR="001E41F3" w:rsidRDefault="00D65127" w:rsidP="00547111">
            <w:pPr>
              <w:pStyle w:val="CRCoverPage"/>
              <w:spacing w:after="0"/>
              <w:ind w:left="100"/>
              <w:rPr>
                <w:noProof/>
              </w:rPr>
            </w:pPr>
            <w:r>
              <w:rPr>
                <w:noProof/>
              </w:rPr>
              <w:t>SA6</w:t>
            </w:r>
          </w:p>
        </w:tc>
      </w:tr>
      <w:tr w:rsidR="001E41F3" w14:paraId="76303739" w14:textId="77777777" w:rsidTr="00C578F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578FA" w14:paraId="50563E52" w14:textId="77777777" w:rsidTr="00C578F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D2DE1A" w:rsidR="001E41F3" w:rsidRDefault="00E10858">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D0FD8E" w:rsidR="001E41F3" w:rsidRDefault="00D65127">
            <w:pPr>
              <w:pStyle w:val="CRCoverPage"/>
              <w:spacing w:after="0"/>
              <w:ind w:left="100"/>
              <w:rPr>
                <w:noProof/>
              </w:rPr>
            </w:pPr>
            <w:r>
              <w:rPr>
                <w:noProof/>
              </w:rPr>
              <w:t>2023</w:t>
            </w:r>
            <w:r w:rsidR="00E10858">
              <w:rPr>
                <w:noProof/>
              </w:rPr>
              <w:t>-10-30</w:t>
            </w:r>
          </w:p>
        </w:tc>
      </w:tr>
      <w:tr w:rsidR="00C578FA" w14:paraId="690C7843" w14:textId="77777777" w:rsidTr="00C578F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578FA" w14:paraId="13D4AF59" w14:textId="77777777" w:rsidTr="00C578F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D71922" w:rsidR="001E41F3" w:rsidRDefault="00742504" w:rsidP="00D24991">
            <w:pPr>
              <w:pStyle w:val="CRCoverPage"/>
              <w:spacing w:after="0"/>
              <w:ind w:left="100" w:right="-609"/>
              <w:rPr>
                <w:b/>
                <w:noProof/>
                <w:lang w:eastAsia="zh-CN"/>
              </w:rPr>
            </w:pPr>
            <w:r>
              <w:rPr>
                <w:rFonts w:hint="eastAsia"/>
                <w:b/>
                <w:noProof/>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7F1A" w:rsidR="001E41F3" w:rsidRDefault="005D7470">
            <w:pPr>
              <w:pStyle w:val="CRCoverPage"/>
              <w:spacing w:after="0"/>
              <w:ind w:left="100"/>
              <w:rPr>
                <w:noProof/>
              </w:rPr>
            </w:pPr>
            <w:r>
              <w:rPr>
                <w:noProof/>
              </w:rPr>
              <w:t>Rel-</w:t>
            </w:r>
            <w:r w:rsidR="00D65127">
              <w:rPr>
                <w:noProof/>
              </w:rPr>
              <w:t>1</w:t>
            </w:r>
            <w:r w:rsidR="0024605B">
              <w:rPr>
                <w:noProof/>
              </w:rPr>
              <w:t>9</w:t>
            </w:r>
          </w:p>
        </w:tc>
      </w:tr>
      <w:tr w:rsidR="00C578FA" w14:paraId="30122F0C" w14:textId="77777777" w:rsidTr="00C578F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578F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578F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5DDD40" w:rsidR="00245379" w:rsidRPr="00D65127" w:rsidRDefault="00742504" w:rsidP="000F0443">
            <w:pPr>
              <w:pStyle w:val="CRCoverPage"/>
              <w:spacing w:after="0"/>
              <w:ind w:left="100"/>
              <w:rPr>
                <w:noProof/>
                <w:lang w:val="en-US" w:eastAsia="zh-CN"/>
              </w:rPr>
            </w:pPr>
            <w:r>
              <w:rPr>
                <w:rFonts w:hint="eastAsia"/>
                <w:noProof/>
                <w:lang w:val="en-US" w:eastAsia="zh-CN"/>
              </w:rPr>
              <w:t>T</w:t>
            </w:r>
            <w:r>
              <w:rPr>
                <w:noProof/>
                <w:lang w:val="en-US" w:eastAsia="zh-CN"/>
              </w:rPr>
              <w:t xml:space="preserve">he clause title style of 10.9.1.3.2.3 and 10.9.1.3.2.4 is not correct, which caue the two clause is </w:t>
            </w:r>
            <w:r w:rsidR="00993E78">
              <w:rPr>
                <w:rFonts w:hint="eastAsia"/>
                <w:noProof/>
                <w:lang w:val="en-US" w:eastAsia="zh-CN"/>
              </w:rPr>
              <w:t>missing</w:t>
            </w:r>
            <w:r>
              <w:rPr>
                <w:noProof/>
                <w:lang w:val="en-US" w:eastAsia="zh-CN"/>
              </w:rPr>
              <w:t xml:space="preserve"> from the contents</w:t>
            </w:r>
          </w:p>
        </w:tc>
      </w:tr>
      <w:tr w:rsidR="001E41F3" w14:paraId="4CA74D09" w14:textId="77777777" w:rsidTr="00C578F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578F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A86D99" w:rsidR="001E41F3" w:rsidRDefault="00742504" w:rsidP="006A5800">
            <w:pPr>
              <w:pStyle w:val="CRCoverPage"/>
              <w:spacing w:after="0"/>
              <w:ind w:left="100"/>
              <w:rPr>
                <w:noProof/>
                <w:lang w:eastAsia="zh-CN"/>
              </w:rPr>
            </w:pPr>
            <w:r>
              <w:rPr>
                <w:rFonts w:hint="eastAsia"/>
                <w:noProof/>
                <w:lang w:eastAsia="zh-CN"/>
              </w:rPr>
              <w:t>C</w:t>
            </w:r>
            <w:r>
              <w:rPr>
                <w:noProof/>
                <w:lang w:eastAsia="zh-CN"/>
              </w:rPr>
              <w:t xml:space="preserve">orrect the titile style of the </w:t>
            </w:r>
            <w:r>
              <w:rPr>
                <w:noProof/>
                <w:lang w:val="en-US" w:eastAsia="zh-CN"/>
              </w:rPr>
              <w:t>10.9.1.3.2.3 and 10.9.1.3.2.4</w:t>
            </w:r>
          </w:p>
        </w:tc>
      </w:tr>
      <w:tr w:rsidR="001E41F3" w14:paraId="1F886379" w14:textId="77777777" w:rsidTr="00C578F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578F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AA22F" w:rsidR="001E41F3" w:rsidRDefault="00742504" w:rsidP="006A5800">
            <w:pPr>
              <w:pStyle w:val="CRCoverPage"/>
              <w:spacing w:after="0"/>
              <w:ind w:left="100"/>
              <w:rPr>
                <w:noProof/>
                <w:lang w:eastAsia="zh-CN"/>
              </w:rPr>
            </w:pPr>
            <w:r>
              <w:rPr>
                <w:noProof/>
                <w:lang w:eastAsia="zh-CN"/>
              </w:rPr>
              <w:t>Bad reading experience</w:t>
            </w:r>
          </w:p>
        </w:tc>
      </w:tr>
      <w:tr w:rsidR="001E41F3" w14:paraId="034AF533" w14:textId="77777777" w:rsidTr="00C578F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578F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26BB08" w:rsidR="001E41F3" w:rsidRDefault="00742504">
            <w:pPr>
              <w:pStyle w:val="CRCoverPage"/>
              <w:spacing w:after="0"/>
              <w:ind w:left="100"/>
              <w:rPr>
                <w:noProof/>
              </w:rPr>
            </w:pPr>
            <w:r>
              <w:rPr>
                <w:noProof/>
                <w:lang w:val="en-US" w:eastAsia="zh-CN"/>
              </w:rPr>
              <w:t>10.9.1.3.2.3,10.9.1.3.2.4</w:t>
            </w:r>
          </w:p>
        </w:tc>
      </w:tr>
      <w:tr w:rsidR="001E41F3" w14:paraId="56E1E6C3" w14:textId="77777777" w:rsidTr="00C578F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C578FA" w14:paraId="76F95A8B" w14:textId="77777777" w:rsidTr="00C578F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578FA" w14:paraId="34ACE2EB" w14:textId="77777777" w:rsidTr="00C578F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21851F" w:rsidR="001E41F3" w:rsidRDefault="00111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C578FA" w14:paraId="446DDBAC" w14:textId="77777777" w:rsidTr="00C578F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FCE1DC" w:rsidR="001E41F3" w:rsidRDefault="00111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C578FA" w14:paraId="55C714D2" w14:textId="77777777" w:rsidTr="00C578F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18878" w:rsidR="001E41F3" w:rsidRDefault="00111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578F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578F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578F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578F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3712F5" w14:textId="42356595" w:rsidR="005A25E6" w:rsidRDefault="005A25E6" w:rsidP="005A25E6">
      <w:pPr>
        <w:outlineLvl w:val="0"/>
        <w:rPr>
          <w:highlight w:val="yellow"/>
        </w:rPr>
      </w:pPr>
      <w:bookmarkStart w:id="2" w:name="_Toc131120419"/>
      <w:r w:rsidRPr="005A25E6">
        <w:rPr>
          <w:highlight w:val="yellow"/>
        </w:rPr>
        <w:lastRenderedPageBreak/>
        <w:t>/******************** First Changes ********************/</w:t>
      </w:r>
    </w:p>
    <w:p w14:paraId="01A1E951" w14:textId="77777777" w:rsidR="00742504" w:rsidRPr="005A1FCF" w:rsidRDefault="00742504">
      <w:pPr>
        <w:pStyle w:val="6"/>
        <w:pPrChange w:id="3" w:author="gecuili" w:date="2023-11-06T22:36:00Z">
          <w:pPr>
            <w:pStyle w:val="H6"/>
          </w:pPr>
        </w:pPrChange>
      </w:pPr>
      <w:bookmarkStart w:id="4" w:name="_Toc493026948"/>
      <w:bookmarkStart w:id="5" w:name="_Hlk150202653"/>
      <w:r w:rsidRPr="005A1FCF">
        <w:t>10.9.1.3.2.3</w:t>
      </w:r>
      <w:r w:rsidRPr="005A1FCF">
        <w:tab/>
        <w:t>Floor override using floor revoked (also floor rejected) during an MCPTT session</w:t>
      </w:r>
      <w:bookmarkEnd w:id="4"/>
      <w:r w:rsidRPr="005A1FCF">
        <w:t xml:space="preserve"> enhanced with multi-talker control</w:t>
      </w:r>
    </w:p>
    <w:p w14:paraId="3B8076F5" w14:textId="77777777" w:rsidR="00742504" w:rsidRPr="00C073AD" w:rsidRDefault="00742504" w:rsidP="00742504">
      <w:r>
        <w:t>Figure 10.9.1.3.2.3</w:t>
      </w:r>
      <w:r w:rsidRPr="00C073AD">
        <w:t>-1 shows the high-level procedure that the floor control allows several participants to talk simultaneously in a MCPTT session already established between the floor participant (with floor granted to floor participant B) and the floor control server. Only two UEs involved in the session are shown for the simplicity.</w:t>
      </w:r>
    </w:p>
    <w:p w14:paraId="4A606720" w14:textId="77777777" w:rsidR="00742504" w:rsidRPr="00C073AD" w:rsidRDefault="00742504" w:rsidP="00742504">
      <w:r w:rsidRPr="00C073AD">
        <w:t>Pre-condition</w:t>
      </w:r>
      <w:r>
        <w:t>s</w:t>
      </w:r>
      <w:r w:rsidRPr="00C073AD">
        <w:t>:</w:t>
      </w:r>
    </w:p>
    <w:p w14:paraId="6F611EEC" w14:textId="77777777" w:rsidR="00742504" w:rsidRPr="005A1FCF" w:rsidRDefault="00742504" w:rsidP="00742504">
      <w:pPr>
        <w:pStyle w:val="B1"/>
      </w:pPr>
      <w:r w:rsidRPr="005A1FCF">
        <w:t>1.</w:t>
      </w:r>
      <w:r w:rsidRPr="005A1FCF">
        <w:tab/>
        <w:t>The MCPTT group is configured to support multi-talker control.</w:t>
      </w:r>
    </w:p>
    <w:p w14:paraId="7BEC3DF0" w14:textId="77777777" w:rsidR="00742504" w:rsidRPr="005A1FCF" w:rsidRDefault="00742504" w:rsidP="00742504">
      <w:pPr>
        <w:pStyle w:val="B1"/>
      </w:pPr>
      <w:r w:rsidRPr="005A1FCF">
        <w:t>2.</w:t>
      </w:r>
      <w:r w:rsidRPr="005A1FCF">
        <w:tab/>
        <w:t>MCPTT session is established between MCPTT clients (client A</w:t>
      </w:r>
      <w:r>
        <w:t xml:space="preserve">, </w:t>
      </w:r>
      <w:r w:rsidRPr="005A1FCF">
        <w:t>client B</w:t>
      </w:r>
      <w:r>
        <w:t xml:space="preserve"> and client C</w:t>
      </w:r>
      <w:r w:rsidRPr="005A1FCF">
        <w:t>) and MCPTT server.</w:t>
      </w:r>
    </w:p>
    <w:p w14:paraId="31112A48" w14:textId="77777777" w:rsidR="00742504" w:rsidRDefault="00742504" w:rsidP="00742504">
      <w:pPr>
        <w:pStyle w:val="B1"/>
      </w:pPr>
      <w:r w:rsidRPr="005A1FCF">
        <w:t>3.</w:t>
      </w:r>
      <w:r w:rsidRPr="005A1FCF">
        <w:tab/>
        <w:t xml:space="preserve">The maximum number of simultaneous talkers is </w:t>
      </w:r>
      <w:r>
        <w:t>set to 2</w:t>
      </w:r>
      <w:r w:rsidRPr="005A1FCF">
        <w:t>.</w:t>
      </w:r>
    </w:p>
    <w:p w14:paraId="7A8FDD00" w14:textId="77777777" w:rsidR="00742504" w:rsidRPr="005A1FCF" w:rsidRDefault="00742504" w:rsidP="00742504">
      <w:pPr>
        <w:pStyle w:val="B1"/>
      </w:pPr>
      <w:r>
        <w:t>4.</w:t>
      </w:r>
      <w:r>
        <w:tab/>
        <w:t>The floor priority of floor participant A is higher than of floor participant B.</w:t>
      </w:r>
    </w:p>
    <w:p w14:paraId="7C1E48D3" w14:textId="77777777" w:rsidR="00742504" w:rsidRPr="005A1FCF" w:rsidRDefault="00742504" w:rsidP="00742504">
      <w:pPr>
        <w:pStyle w:val="B1"/>
      </w:pPr>
      <w:r>
        <w:t>5</w:t>
      </w:r>
      <w:r w:rsidRPr="005A1FCF">
        <w:t>.</w:t>
      </w:r>
      <w:r w:rsidRPr="005A1FCF">
        <w:tab/>
        <w:t>The floor is granted to floor participant B</w:t>
      </w:r>
      <w:r>
        <w:t xml:space="preserve"> and floor participant C</w:t>
      </w:r>
      <w:r w:rsidRPr="005A1FCF">
        <w:t>.</w:t>
      </w:r>
    </w:p>
    <w:p w14:paraId="30DCC25C" w14:textId="77777777" w:rsidR="00742504" w:rsidRDefault="00742504" w:rsidP="00742504">
      <w:pPr>
        <w:pStyle w:val="TH"/>
      </w:pPr>
      <w:r>
        <w:object w:dxaOrig="12089" w:dyaOrig="10259" w14:anchorId="5AE09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65pt;height:424.1pt" o:ole="">
            <v:imagedata r:id="rId13" o:title=""/>
          </v:shape>
          <o:OLEObject Type="Embed" ProgID="Visio.Drawing.11" ShapeID="_x0000_i1025" DrawAspect="Content" ObjectID="_1760900710" r:id="rId14"/>
        </w:object>
      </w:r>
    </w:p>
    <w:p w14:paraId="20191911" w14:textId="77777777" w:rsidR="00742504" w:rsidRPr="005A1FCF" w:rsidRDefault="00742504" w:rsidP="00742504">
      <w:pPr>
        <w:pStyle w:val="TF"/>
      </w:pPr>
      <w:r w:rsidRPr="005A1FCF">
        <w:t>Figure 10.9.1.3.2.3-1: Floor override using floor revoked (also floor rejected) during an MCPTT session</w:t>
      </w:r>
    </w:p>
    <w:p w14:paraId="7DE36C40" w14:textId="77777777" w:rsidR="00742504" w:rsidRPr="005A1FCF" w:rsidRDefault="00742504" w:rsidP="00742504">
      <w:pPr>
        <w:pStyle w:val="B1"/>
      </w:pPr>
      <w:r w:rsidRPr="005A1FCF">
        <w:t>1.</w:t>
      </w:r>
      <w:r w:rsidRPr="005A1FCF">
        <w:tab/>
        <w:t xml:space="preserve">Floor participant B </w:t>
      </w:r>
      <w:r>
        <w:t>and floor participant C are</w:t>
      </w:r>
      <w:r w:rsidRPr="005A1FCF">
        <w:t xml:space="preserve"> sending voice media over the session established.</w:t>
      </w:r>
    </w:p>
    <w:p w14:paraId="18BCD39B" w14:textId="77777777" w:rsidR="00742504" w:rsidRPr="005A1FCF" w:rsidRDefault="00742504" w:rsidP="00742504">
      <w:pPr>
        <w:pStyle w:val="B1"/>
      </w:pPr>
      <w:r w:rsidRPr="005A1FCF">
        <w:lastRenderedPageBreak/>
        <w:t>2.</w:t>
      </w:r>
      <w:r w:rsidRPr="005A1FCF">
        <w:tab/>
        <w:t>Floor participant A wants to send voice media over the session.</w:t>
      </w:r>
    </w:p>
    <w:p w14:paraId="1F0E9AA2" w14:textId="77777777" w:rsidR="00742504" w:rsidRPr="005A1FCF" w:rsidRDefault="00742504" w:rsidP="00742504">
      <w:pPr>
        <w:pStyle w:val="B1"/>
      </w:pPr>
      <w:r w:rsidRPr="005A1FCF">
        <w:t>3.</w:t>
      </w:r>
      <w:r w:rsidRPr="005A1FCF">
        <w:tab/>
        <w:t>Floor participant A wants to talk (i.e. send voice media) over the session. Floor participant A sends a floor request message to the floor control server.</w:t>
      </w:r>
    </w:p>
    <w:p w14:paraId="0E4EEA9B" w14:textId="77777777" w:rsidR="00742504" w:rsidRPr="005A1FCF" w:rsidRDefault="00742504" w:rsidP="00742504">
      <w:pPr>
        <w:pStyle w:val="B1"/>
      </w:pPr>
      <w:r w:rsidRPr="005A1FCF">
        <w:t>4.</w:t>
      </w:r>
      <w:r w:rsidRPr="005A1FCF">
        <w:tab/>
        <w:t>Based on an arbitration result (e.g. per the priority information that is received in the floor request message), the floor control server determines to accept the floor request from floor participant A. The maximum number of simultaneous talkers in the MCPTT group has been reached, the floor control server decides to apply the override mechanism.</w:t>
      </w:r>
    </w:p>
    <w:p w14:paraId="048B072A" w14:textId="77777777" w:rsidR="00742504" w:rsidRPr="005A1FCF" w:rsidRDefault="00742504" w:rsidP="00742504">
      <w:pPr>
        <w:pStyle w:val="B1"/>
      </w:pPr>
      <w:r w:rsidRPr="005A1FCF">
        <w:t>5.</w:t>
      </w:r>
      <w:r w:rsidRPr="005A1FCF">
        <w:tab/>
        <w:t>The floor control server sends a floor revoked message to floor participant B stopping the voice media transmission of floor participant B.</w:t>
      </w:r>
    </w:p>
    <w:p w14:paraId="649E9B57" w14:textId="77777777" w:rsidR="00742504" w:rsidRPr="005A1FCF" w:rsidRDefault="00742504" w:rsidP="00742504">
      <w:pPr>
        <w:pStyle w:val="B1"/>
      </w:pPr>
      <w:r w:rsidRPr="005A1FCF">
        <w:t>6.</w:t>
      </w:r>
      <w:r w:rsidRPr="005A1FCF">
        <w:tab/>
        <w:t>The user of floor participant B may be notified that the floor is revoked.</w:t>
      </w:r>
    </w:p>
    <w:p w14:paraId="33BA4494" w14:textId="77777777" w:rsidR="00742504" w:rsidRPr="005A1FCF" w:rsidRDefault="00742504" w:rsidP="00742504">
      <w:pPr>
        <w:pStyle w:val="B1"/>
      </w:pPr>
      <w:r w:rsidRPr="005A1FCF">
        <w:t>7.</w:t>
      </w:r>
      <w:r w:rsidRPr="005A1FCF">
        <w:tab/>
        <w:t xml:space="preserve">The Floor control server sends a floor granted message to floor participant A, while sending a </w:t>
      </w:r>
      <w:r>
        <w:t xml:space="preserve">multi-talker </w:t>
      </w:r>
      <w:r w:rsidRPr="005A1FCF">
        <w:t xml:space="preserve">floor taken message to floor participant B </w:t>
      </w:r>
      <w:r>
        <w:t xml:space="preserve">and floor participant C </w:t>
      </w:r>
      <w:r w:rsidRPr="005A1FCF">
        <w:t>including the information to whom the floor has been granted.</w:t>
      </w:r>
    </w:p>
    <w:p w14:paraId="0BE5B1CB" w14:textId="77777777" w:rsidR="00742504" w:rsidRPr="005A1FCF" w:rsidRDefault="00742504" w:rsidP="00742504">
      <w:pPr>
        <w:pStyle w:val="B1"/>
      </w:pPr>
      <w:r w:rsidRPr="005A1FCF">
        <w:t>8.</w:t>
      </w:r>
      <w:r w:rsidRPr="005A1FCF">
        <w:tab/>
        <w:t xml:space="preserve">The user of floor participant A may be notified that the floor has been granted to him. Similarly, the user of floor participant B </w:t>
      </w:r>
      <w:r>
        <w:t xml:space="preserve">and floor participant C </w:t>
      </w:r>
      <w:r w:rsidRPr="005A1FCF">
        <w:t>may be notified to whom the floor has been granted.</w:t>
      </w:r>
    </w:p>
    <w:p w14:paraId="05E26BED" w14:textId="77777777" w:rsidR="00742504" w:rsidRPr="005A1FCF" w:rsidRDefault="00742504" w:rsidP="00742504">
      <w:pPr>
        <w:pStyle w:val="B1"/>
      </w:pPr>
      <w:r w:rsidRPr="005A1FCF">
        <w:t>9.</w:t>
      </w:r>
      <w:r w:rsidRPr="005A1FCF">
        <w:tab/>
        <w:t>Floor participant A starts sending voice media over the session established beforehand.</w:t>
      </w:r>
    </w:p>
    <w:p w14:paraId="5A5318E5" w14:textId="77777777" w:rsidR="00742504" w:rsidRPr="005A1FCF" w:rsidRDefault="00742504" w:rsidP="00742504">
      <w:pPr>
        <w:pStyle w:val="B1"/>
      </w:pPr>
      <w:r w:rsidRPr="005A1FCF">
        <w:t>10.</w:t>
      </w:r>
      <w:r w:rsidRPr="005A1FCF">
        <w:tab/>
        <w:t>Now floor participant B may want the floor to start sending voice media.</w:t>
      </w:r>
    </w:p>
    <w:p w14:paraId="40EEF311" w14:textId="77777777" w:rsidR="00742504" w:rsidRPr="005A1FCF" w:rsidRDefault="00742504" w:rsidP="00742504">
      <w:pPr>
        <w:pStyle w:val="B1"/>
      </w:pPr>
      <w:r w:rsidRPr="005A1FCF">
        <w:t>11.</w:t>
      </w:r>
      <w:r w:rsidRPr="005A1FCF">
        <w:tab/>
        <w:t>Floor participant B sends a floor request message to floor control server that may include participant priority information.</w:t>
      </w:r>
    </w:p>
    <w:p w14:paraId="29EF9FE7" w14:textId="77777777" w:rsidR="00742504" w:rsidRPr="005A1FCF" w:rsidRDefault="00742504" w:rsidP="00742504">
      <w:pPr>
        <w:pStyle w:val="B1"/>
      </w:pPr>
      <w:r w:rsidRPr="005A1FCF">
        <w:t>12.</w:t>
      </w:r>
      <w:r w:rsidRPr="005A1FCF">
        <w:tab/>
        <w:t>Based on arbitration result, e.g. per the priority information that is received in the floor request message, and if the number of MCPTT Users has already reached the maximum number of simultaneous talkers in the group, the floor control server determines whether to accept or reject the floor request from floor participant B. Due to lower priority of participant B and the applicable limitation of simultaneous talkers, the floor control server rejects the floor request.</w:t>
      </w:r>
    </w:p>
    <w:p w14:paraId="68D63AC1" w14:textId="77777777" w:rsidR="00742504" w:rsidRPr="005A1FCF" w:rsidRDefault="00742504" w:rsidP="00742504">
      <w:pPr>
        <w:pStyle w:val="B1"/>
      </w:pPr>
      <w:r w:rsidRPr="005A1FCF">
        <w:t>13.</w:t>
      </w:r>
      <w:r w:rsidRPr="005A1FCF">
        <w:tab/>
        <w:t>The floor control server responds with a floor rejected message to floor participant B.</w:t>
      </w:r>
    </w:p>
    <w:p w14:paraId="7D98F625" w14:textId="77777777" w:rsidR="00742504" w:rsidRPr="005A1FCF" w:rsidRDefault="00742504" w:rsidP="00742504">
      <w:pPr>
        <w:pStyle w:val="B1"/>
      </w:pPr>
      <w:r w:rsidRPr="005A1FCF">
        <w:t>14.</w:t>
      </w:r>
      <w:r w:rsidRPr="005A1FCF">
        <w:tab/>
        <w:t>Floor participant B may be notified about the floor rejection.</w:t>
      </w:r>
    </w:p>
    <w:p w14:paraId="7027E931" w14:textId="77777777" w:rsidR="00742504" w:rsidRDefault="00742504" w:rsidP="00742504">
      <w:pPr>
        <w:pStyle w:val="NO"/>
      </w:pPr>
      <w:r w:rsidRPr="00C073AD">
        <w:t>NOTE:</w:t>
      </w:r>
      <w:r w:rsidRPr="00C073AD">
        <w:tab/>
      </w:r>
      <w:bookmarkStart w:id="6" w:name="_Hlk493575116"/>
      <w:r>
        <w:t>F</w:t>
      </w:r>
      <w:r w:rsidRPr="00C073AD">
        <w:t>loor control procedure is independent from whether audio mixing is performed by the MCPTT server or by the UE.</w:t>
      </w:r>
      <w:bookmarkEnd w:id="6"/>
    </w:p>
    <w:p w14:paraId="4629F177" w14:textId="77777777" w:rsidR="00742504" w:rsidRPr="005A1FCF" w:rsidRDefault="00742504">
      <w:pPr>
        <w:pStyle w:val="6"/>
        <w:pPrChange w:id="7" w:author="gecuili" w:date="2023-11-06T22:36:00Z">
          <w:pPr>
            <w:pStyle w:val="H6"/>
          </w:pPr>
        </w:pPrChange>
      </w:pPr>
      <w:r w:rsidRPr="005A1FCF">
        <w:t>10.9.1.3.2.</w:t>
      </w:r>
      <w:r>
        <w:t>4</w:t>
      </w:r>
      <w:r w:rsidRPr="005A1FCF">
        <w:tab/>
        <w:t xml:space="preserve">Floor </w:t>
      </w:r>
      <w:r>
        <w:t xml:space="preserve">release </w:t>
      </w:r>
      <w:r w:rsidRPr="005A1FCF">
        <w:t>during an MCPTT session enhanced with multi-talker control</w:t>
      </w:r>
    </w:p>
    <w:p w14:paraId="52213507" w14:textId="77777777" w:rsidR="00742504" w:rsidRPr="00C073AD" w:rsidRDefault="00742504" w:rsidP="00742504">
      <w:r>
        <w:t>Figure 10.9.1.3.2.4</w:t>
      </w:r>
      <w:r w:rsidRPr="00C073AD">
        <w:t xml:space="preserve">-1 shows the high-level procedure </w:t>
      </w:r>
      <w:r>
        <w:t xml:space="preserve">where </w:t>
      </w:r>
      <w:r w:rsidRPr="00C073AD">
        <w:t>the floor control</w:t>
      </w:r>
      <w:r>
        <w:t>ler</w:t>
      </w:r>
      <w:r w:rsidRPr="00C073AD">
        <w:t xml:space="preserve"> allows </w:t>
      </w:r>
      <w:r>
        <w:t xml:space="preserve">a </w:t>
      </w:r>
      <w:r w:rsidRPr="00C073AD">
        <w:t xml:space="preserve">participant to </w:t>
      </w:r>
      <w:r>
        <w:t xml:space="preserve">release the floor while other participants continue to </w:t>
      </w:r>
      <w:r w:rsidRPr="00C073AD">
        <w:t>talk simultaneously in a MCPTT session already established between the floor participant</w:t>
      </w:r>
      <w:r>
        <w:t>s</w:t>
      </w:r>
      <w:r w:rsidRPr="00C073AD">
        <w:t xml:space="preserve"> </w:t>
      </w:r>
      <w:r>
        <w:t>a</w:t>
      </w:r>
      <w:r w:rsidRPr="00C073AD">
        <w:t>nd the floor control server.</w:t>
      </w:r>
      <w:r>
        <w:t xml:space="preserve"> </w:t>
      </w:r>
      <w:r w:rsidRPr="00C073AD">
        <w:t xml:space="preserve">Only </w:t>
      </w:r>
      <w:r>
        <w:t>three</w:t>
      </w:r>
      <w:r w:rsidRPr="00C073AD">
        <w:t xml:space="preserve"> UEs involved in the session are shown for simplicity.</w:t>
      </w:r>
    </w:p>
    <w:p w14:paraId="5EFC1C5E" w14:textId="77777777" w:rsidR="00742504" w:rsidRPr="00C073AD" w:rsidRDefault="00742504" w:rsidP="00742504">
      <w:r w:rsidRPr="00C073AD">
        <w:t>Pre-condition</w:t>
      </w:r>
      <w:r>
        <w:t>s</w:t>
      </w:r>
      <w:r w:rsidRPr="00C073AD">
        <w:t>:</w:t>
      </w:r>
    </w:p>
    <w:p w14:paraId="08D91F4A" w14:textId="77777777" w:rsidR="00742504" w:rsidRPr="00B54D52" w:rsidRDefault="00742504" w:rsidP="00742504">
      <w:pPr>
        <w:pStyle w:val="B1"/>
        <w:rPr>
          <w:lang w:eastAsia="zh-CN"/>
        </w:rPr>
      </w:pPr>
      <w:r w:rsidRPr="00B54D52">
        <w:t>1.</w:t>
      </w:r>
      <w:r w:rsidRPr="00B54D52">
        <w:tab/>
        <w:t xml:space="preserve">The </w:t>
      </w:r>
      <w:r w:rsidRPr="00B54D52">
        <w:rPr>
          <w:lang w:eastAsia="zh-CN"/>
        </w:rPr>
        <w:t>MCPTT group is configured to support multi-talker control</w:t>
      </w:r>
      <w:r w:rsidRPr="004573F5">
        <w:t xml:space="preserve"> </w:t>
      </w:r>
      <w:r>
        <w:rPr>
          <w:lang w:eastAsia="zh-CN"/>
        </w:rPr>
        <w:t>and audio</w:t>
      </w:r>
      <w:r w:rsidRPr="004573F5">
        <w:rPr>
          <w:lang w:eastAsia="zh-CN"/>
        </w:rPr>
        <w:t xml:space="preserve"> mixing by the network is applied</w:t>
      </w:r>
      <w:r w:rsidRPr="00B54D52">
        <w:rPr>
          <w:lang w:eastAsia="zh-CN"/>
        </w:rPr>
        <w:t>.</w:t>
      </w:r>
    </w:p>
    <w:p w14:paraId="0C9204E5" w14:textId="77777777" w:rsidR="00742504" w:rsidRPr="005A1FCF" w:rsidRDefault="00742504" w:rsidP="00742504">
      <w:pPr>
        <w:pStyle w:val="B1"/>
      </w:pPr>
      <w:r w:rsidRPr="005A1FCF">
        <w:t>2.</w:t>
      </w:r>
      <w:r w:rsidRPr="005A1FCF">
        <w:tab/>
        <w:t>MCPTT session is established between MCPTT clients (client A</w:t>
      </w:r>
      <w:r>
        <w:t xml:space="preserve">, </w:t>
      </w:r>
      <w:r w:rsidRPr="005A1FCF">
        <w:t>client B</w:t>
      </w:r>
      <w:r>
        <w:t>, and client C</w:t>
      </w:r>
      <w:r w:rsidRPr="005A1FCF">
        <w:t xml:space="preserve">) and </w:t>
      </w:r>
      <w:r>
        <w:t xml:space="preserve">the </w:t>
      </w:r>
      <w:r w:rsidRPr="005A1FCF">
        <w:t>MCPTT server.</w:t>
      </w:r>
    </w:p>
    <w:p w14:paraId="58D282B5" w14:textId="77777777" w:rsidR="00742504" w:rsidRPr="00AB5FED" w:rsidRDefault="00742504" w:rsidP="00742504">
      <w:pPr>
        <w:pStyle w:val="B1"/>
      </w:pPr>
      <w:r>
        <w:t>3.</w:t>
      </w:r>
      <w:r>
        <w:tab/>
        <w:t>Participants A, B, and C have the permission to talk to all other participants, and the f</w:t>
      </w:r>
      <w:r w:rsidRPr="00B54D52">
        <w:t xml:space="preserve">loor </w:t>
      </w:r>
      <w:r>
        <w:t xml:space="preserve">is </w:t>
      </w:r>
      <w:r w:rsidRPr="00B54D52">
        <w:t>granted to floor participant</w:t>
      </w:r>
      <w:r>
        <w:t>s</w:t>
      </w:r>
      <w:r w:rsidRPr="00B54D52">
        <w:t xml:space="preserve"> </w:t>
      </w:r>
      <w:r>
        <w:t xml:space="preserve">A, </w:t>
      </w:r>
      <w:r w:rsidRPr="00B54D52">
        <w:t>B</w:t>
      </w:r>
      <w:r>
        <w:t>, and C</w:t>
      </w:r>
      <w:r w:rsidRPr="00B54D52">
        <w:t>.</w:t>
      </w:r>
    </w:p>
    <w:p w14:paraId="1EED3877" w14:textId="77777777" w:rsidR="00742504" w:rsidRPr="005A1FCF" w:rsidRDefault="00742504" w:rsidP="00742504">
      <w:pPr>
        <w:pStyle w:val="B1"/>
      </w:pPr>
    </w:p>
    <w:p w14:paraId="0D9BF77D" w14:textId="77777777" w:rsidR="00742504" w:rsidRDefault="00742504" w:rsidP="00742504">
      <w:pPr>
        <w:pStyle w:val="TH"/>
      </w:pPr>
      <w:r>
        <w:object w:dxaOrig="12085" w:dyaOrig="7380" w14:anchorId="743DCB01">
          <v:shape id="_x0000_i1026" type="#_x0000_t75" style="width:500.25pt;height:307.15pt" o:ole="">
            <v:imagedata r:id="rId15" o:title=""/>
          </v:shape>
          <o:OLEObject Type="Embed" ProgID="Visio.Drawing.11" ShapeID="_x0000_i1026" DrawAspect="Content" ObjectID="_1760900711" r:id="rId16"/>
        </w:object>
      </w:r>
    </w:p>
    <w:p w14:paraId="33722A1D" w14:textId="77777777" w:rsidR="00742504" w:rsidRPr="00994D4C" w:rsidRDefault="00742504" w:rsidP="00742504">
      <w:pPr>
        <w:pStyle w:val="TF"/>
      </w:pPr>
      <w:r w:rsidRPr="00A71B7E">
        <w:t>Figure 10.9.1.3.2.</w:t>
      </w:r>
      <w:r>
        <w:t>4</w:t>
      </w:r>
      <w:r w:rsidRPr="00994D4C">
        <w:t xml:space="preserve">-1: Floor </w:t>
      </w:r>
      <w:r>
        <w:t>release</w:t>
      </w:r>
      <w:r w:rsidRPr="00994D4C">
        <w:t xml:space="preserve"> during an MCPTT session</w:t>
      </w:r>
    </w:p>
    <w:p w14:paraId="3DC65AC0" w14:textId="77777777" w:rsidR="00742504" w:rsidRPr="005A1FCF" w:rsidRDefault="00742504" w:rsidP="00742504">
      <w:pPr>
        <w:pStyle w:val="B1"/>
      </w:pPr>
      <w:r w:rsidRPr="005A1FCF">
        <w:t>1.</w:t>
      </w:r>
      <w:r w:rsidRPr="005A1FCF">
        <w:tab/>
        <w:t>Floor participant</w:t>
      </w:r>
      <w:r>
        <w:t>s</w:t>
      </w:r>
      <w:r w:rsidRPr="005A1FCF">
        <w:t xml:space="preserve"> </w:t>
      </w:r>
      <w:r>
        <w:t xml:space="preserve">A, </w:t>
      </w:r>
      <w:r w:rsidRPr="005A1FCF">
        <w:t xml:space="preserve">B </w:t>
      </w:r>
      <w:r>
        <w:t>and C are</w:t>
      </w:r>
      <w:r w:rsidRPr="005A1FCF">
        <w:t xml:space="preserve"> sending voice media over the established session.</w:t>
      </w:r>
    </w:p>
    <w:p w14:paraId="7D9444C6" w14:textId="77777777" w:rsidR="00742504" w:rsidRPr="005A1FCF" w:rsidRDefault="00742504" w:rsidP="00742504">
      <w:pPr>
        <w:pStyle w:val="B1"/>
      </w:pPr>
      <w:r w:rsidRPr="005A1FCF">
        <w:t>2.</w:t>
      </w:r>
      <w:r w:rsidRPr="005A1FCF">
        <w:tab/>
      </w:r>
      <w:r>
        <w:t>User</w:t>
      </w:r>
      <w:r w:rsidRPr="005A1FCF">
        <w:t xml:space="preserve"> A </w:t>
      </w:r>
      <w:r>
        <w:t xml:space="preserve">stops talking and </w:t>
      </w:r>
      <w:r w:rsidRPr="005A1FCF">
        <w:t xml:space="preserve">wants to </w:t>
      </w:r>
      <w:r>
        <w:t xml:space="preserve">stop </w:t>
      </w:r>
      <w:r w:rsidRPr="005A1FCF">
        <w:t>send</w:t>
      </w:r>
      <w:r>
        <w:t>ing</w:t>
      </w:r>
      <w:r w:rsidRPr="005A1FCF">
        <w:t xml:space="preserve"> voice media over the session</w:t>
      </w:r>
      <w:r>
        <w:t>.</w:t>
      </w:r>
    </w:p>
    <w:p w14:paraId="3C1F55A5" w14:textId="77777777" w:rsidR="00742504" w:rsidRPr="005A1FCF" w:rsidRDefault="00742504" w:rsidP="00742504">
      <w:pPr>
        <w:pStyle w:val="B1"/>
      </w:pPr>
      <w:r w:rsidRPr="005A1FCF">
        <w:t>3.</w:t>
      </w:r>
      <w:r w:rsidRPr="005A1FCF">
        <w:tab/>
        <w:t xml:space="preserve">Floor participant A sends a floor </w:t>
      </w:r>
      <w:r>
        <w:t>release</w:t>
      </w:r>
      <w:r w:rsidRPr="005A1FCF">
        <w:t xml:space="preserve"> message to the floor control server.</w:t>
      </w:r>
    </w:p>
    <w:p w14:paraId="19255C35" w14:textId="77777777" w:rsidR="00742504" w:rsidRPr="005A1FCF" w:rsidRDefault="00742504" w:rsidP="00742504">
      <w:pPr>
        <w:pStyle w:val="B1"/>
      </w:pPr>
      <w:r w:rsidRPr="005A1FCF">
        <w:t>4.</w:t>
      </w:r>
      <w:r w:rsidRPr="005A1FCF">
        <w:tab/>
      </w:r>
      <w:r>
        <w:t>T</w:t>
      </w:r>
      <w:r w:rsidRPr="005A1FCF">
        <w:t>he floor control server accept</w:t>
      </w:r>
      <w:r>
        <w:t>s</w:t>
      </w:r>
      <w:r w:rsidRPr="005A1FCF">
        <w:t xml:space="preserve"> the floor </w:t>
      </w:r>
      <w:r>
        <w:t xml:space="preserve">release </w:t>
      </w:r>
      <w:r w:rsidRPr="005A1FCF">
        <w:t>from floor participant A</w:t>
      </w:r>
      <w:r>
        <w:t xml:space="preserve"> and sends a multi-talker floor release message to </w:t>
      </w:r>
      <w:r w:rsidRPr="005A1FCF">
        <w:t xml:space="preserve">floor participant B </w:t>
      </w:r>
      <w:r>
        <w:t>and floor participant C</w:t>
      </w:r>
      <w:r w:rsidRPr="005A1FCF">
        <w:t>.</w:t>
      </w:r>
    </w:p>
    <w:p w14:paraId="494F18BF" w14:textId="77777777" w:rsidR="00742504" w:rsidRPr="005A1FCF" w:rsidRDefault="00742504" w:rsidP="00742504">
      <w:pPr>
        <w:pStyle w:val="B1"/>
      </w:pPr>
      <w:r>
        <w:t>4a</w:t>
      </w:r>
      <w:r w:rsidRPr="005A1FCF">
        <w:t>.</w:t>
      </w:r>
      <w:r w:rsidRPr="005A1FCF">
        <w:tab/>
      </w:r>
      <w:r>
        <w:t>T</w:t>
      </w:r>
      <w:r w:rsidRPr="005A1FCF">
        <w:t>he user</w:t>
      </w:r>
      <w:r>
        <w:t>s</w:t>
      </w:r>
      <w:r w:rsidRPr="005A1FCF">
        <w:t xml:space="preserve"> of floor participant B </w:t>
      </w:r>
      <w:r>
        <w:t xml:space="preserve">and floor participant C </w:t>
      </w:r>
      <w:r w:rsidRPr="005A1FCF">
        <w:t xml:space="preserve">may be notified </w:t>
      </w:r>
      <w:r>
        <w:t>that floor participant A has released the floor.</w:t>
      </w:r>
    </w:p>
    <w:p w14:paraId="7A7539C4" w14:textId="77777777" w:rsidR="00742504" w:rsidRPr="00857876" w:rsidRDefault="00742504" w:rsidP="00742504">
      <w:pPr>
        <w:pStyle w:val="B1"/>
      </w:pPr>
      <w:r>
        <w:t>5</w:t>
      </w:r>
      <w:r w:rsidRPr="005A1FCF">
        <w:t>.</w:t>
      </w:r>
      <w:r w:rsidRPr="005A1FCF">
        <w:tab/>
        <w:t>Floor participant</w:t>
      </w:r>
      <w:r>
        <w:t>s</w:t>
      </w:r>
      <w:r w:rsidRPr="005A1FCF">
        <w:t xml:space="preserve"> B </w:t>
      </w:r>
      <w:r>
        <w:t>and C continue</w:t>
      </w:r>
      <w:r w:rsidRPr="005A1FCF">
        <w:t xml:space="preserve"> sending voice media over the established session.</w:t>
      </w:r>
    </w:p>
    <w:p w14:paraId="7E3600FF" w14:textId="77777777" w:rsidR="00742504" w:rsidRPr="00C073AD" w:rsidRDefault="00742504" w:rsidP="00742504">
      <w:pPr>
        <w:pStyle w:val="NO"/>
      </w:pPr>
      <w:r w:rsidRPr="00C073AD">
        <w:t>NOTE:</w:t>
      </w:r>
      <w:r w:rsidRPr="00C073AD">
        <w:tab/>
      </w:r>
      <w:r>
        <w:t>F</w:t>
      </w:r>
      <w:r w:rsidRPr="00C073AD">
        <w:t>loor control procedure</w:t>
      </w:r>
      <w:r>
        <w:t>s</w:t>
      </w:r>
      <w:r w:rsidRPr="00C073AD">
        <w:t xml:space="preserve"> </w:t>
      </w:r>
      <w:r>
        <w:t>are</w:t>
      </w:r>
      <w:r w:rsidRPr="00C073AD">
        <w:t xml:space="preserve"> independent from whether audio mixing is performed by the MCPTT server or by the UE.</w:t>
      </w:r>
    </w:p>
    <w:bookmarkEnd w:id="2"/>
    <w:bookmarkEnd w:id="5"/>
    <w:p w14:paraId="1586E8B6" w14:textId="77777777" w:rsidR="00742504" w:rsidRPr="00742504" w:rsidRDefault="00742504" w:rsidP="005A25E6">
      <w:pPr>
        <w:outlineLvl w:val="0"/>
      </w:pPr>
    </w:p>
    <w:sectPr w:rsidR="00742504" w:rsidRPr="0074250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4C3CD2" w14:textId="77777777" w:rsidR="006B110E" w:rsidRDefault="006B110E">
      <w:r>
        <w:separator/>
      </w:r>
    </w:p>
  </w:endnote>
  <w:endnote w:type="continuationSeparator" w:id="0">
    <w:p w14:paraId="038E3996" w14:textId="77777777" w:rsidR="006B110E" w:rsidRDefault="006B1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CE14C6" w14:textId="77777777" w:rsidR="006B110E" w:rsidRDefault="006B110E">
      <w:r>
        <w:separator/>
      </w:r>
    </w:p>
  </w:footnote>
  <w:footnote w:type="continuationSeparator" w:id="0">
    <w:p w14:paraId="3D4C688A" w14:textId="77777777" w:rsidR="006B110E" w:rsidRDefault="006B1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747B19"/>
    <w:multiLevelType w:val="hybridMultilevel"/>
    <w:tmpl w:val="659A5368"/>
    <w:lvl w:ilvl="0" w:tplc="C90436E4">
      <w:start w:val="5"/>
      <w:numFmt w:val="bullet"/>
      <w:lvlText w:val="-"/>
      <w:lvlJc w:val="left"/>
      <w:pPr>
        <w:ind w:left="520" w:hanging="420"/>
      </w:pPr>
      <w:rPr>
        <w:rFonts w:ascii="Calibri" w:eastAsia="Calibri"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2436450"/>
    <w:multiLevelType w:val="hybridMultilevel"/>
    <w:tmpl w:val="5DFAC65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cuili">
    <w15:presenceInfo w15:providerId="AD" w15:userId="S-1-5-21-147214757-305610072-1517763936-26396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93EFD"/>
    <w:rsid w:val="000A6394"/>
    <w:rsid w:val="000B7FED"/>
    <w:rsid w:val="000C038A"/>
    <w:rsid w:val="000C6598"/>
    <w:rsid w:val="000D15DC"/>
    <w:rsid w:val="000D44B3"/>
    <w:rsid w:val="000F0443"/>
    <w:rsid w:val="00111B9C"/>
    <w:rsid w:val="00145D43"/>
    <w:rsid w:val="00192C46"/>
    <w:rsid w:val="001A08B3"/>
    <w:rsid w:val="001A7B60"/>
    <w:rsid w:val="001B52F0"/>
    <w:rsid w:val="001B7A65"/>
    <w:rsid w:val="001E41F3"/>
    <w:rsid w:val="001F551E"/>
    <w:rsid w:val="00204DF5"/>
    <w:rsid w:val="00245379"/>
    <w:rsid w:val="0024605B"/>
    <w:rsid w:val="002578AA"/>
    <w:rsid w:val="0026004D"/>
    <w:rsid w:val="002640DD"/>
    <w:rsid w:val="00275D12"/>
    <w:rsid w:val="00284FEB"/>
    <w:rsid w:val="002860C4"/>
    <w:rsid w:val="002B5741"/>
    <w:rsid w:val="002C2D03"/>
    <w:rsid w:val="002E0A23"/>
    <w:rsid w:val="002E472E"/>
    <w:rsid w:val="00305409"/>
    <w:rsid w:val="003609EF"/>
    <w:rsid w:val="0036231A"/>
    <w:rsid w:val="00374DD4"/>
    <w:rsid w:val="003C790E"/>
    <w:rsid w:val="003E1A36"/>
    <w:rsid w:val="004017CE"/>
    <w:rsid w:val="00410371"/>
    <w:rsid w:val="004242F1"/>
    <w:rsid w:val="0045477E"/>
    <w:rsid w:val="00455729"/>
    <w:rsid w:val="004B75B7"/>
    <w:rsid w:val="004B7D0D"/>
    <w:rsid w:val="0050335E"/>
    <w:rsid w:val="005141D9"/>
    <w:rsid w:val="0051580D"/>
    <w:rsid w:val="00521720"/>
    <w:rsid w:val="00547111"/>
    <w:rsid w:val="00581222"/>
    <w:rsid w:val="00592D74"/>
    <w:rsid w:val="005A25E6"/>
    <w:rsid w:val="005C14BB"/>
    <w:rsid w:val="005D7470"/>
    <w:rsid w:val="005E2C44"/>
    <w:rsid w:val="00621188"/>
    <w:rsid w:val="006257ED"/>
    <w:rsid w:val="00653DE4"/>
    <w:rsid w:val="00665C47"/>
    <w:rsid w:val="006752A3"/>
    <w:rsid w:val="00695808"/>
    <w:rsid w:val="006A5800"/>
    <w:rsid w:val="006B110E"/>
    <w:rsid w:val="006B46FB"/>
    <w:rsid w:val="006D03D3"/>
    <w:rsid w:val="006E21FB"/>
    <w:rsid w:val="006E6766"/>
    <w:rsid w:val="00703AC8"/>
    <w:rsid w:val="00742504"/>
    <w:rsid w:val="00756ABD"/>
    <w:rsid w:val="0075732C"/>
    <w:rsid w:val="00792342"/>
    <w:rsid w:val="007977A8"/>
    <w:rsid w:val="007B512A"/>
    <w:rsid w:val="007C2097"/>
    <w:rsid w:val="007D6A07"/>
    <w:rsid w:val="007E17B0"/>
    <w:rsid w:val="007E7F28"/>
    <w:rsid w:val="007F7259"/>
    <w:rsid w:val="008040A8"/>
    <w:rsid w:val="008279FA"/>
    <w:rsid w:val="008626E7"/>
    <w:rsid w:val="00870EE7"/>
    <w:rsid w:val="008863B9"/>
    <w:rsid w:val="008A45A6"/>
    <w:rsid w:val="008D3CCC"/>
    <w:rsid w:val="008D4717"/>
    <w:rsid w:val="008E4B81"/>
    <w:rsid w:val="008F3789"/>
    <w:rsid w:val="008F686C"/>
    <w:rsid w:val="009148DE"/>
    <w:rsid w:val="0091736B"/>
    <w:rsid w:val="00941E30"/>
    <w:rsid w:val="009777D9"/>
    <w:rsid w:val="00991B88"/>
    <w:rsid w:val="00993E78"/>
    <w:rsid w:val="009A5753"/>
    <w:rsid w:val="009A579D"/>
    <w:rsid w:val="009E3297"/>
    <w:rsid w:val="009F734F"/>
    <w:rsid w:val="00A16496"/>
    <w:rsid w:val="00A246B6"/>
    <w:rsid w:val="00A307BA"/>
    <w:rsid w:val="00A47E70"/>
    <w:rsid w:val="00A50CF0"/>
    <w:rsid w:val="00A568B9"/>
    <w:rsid w:val="00A6014A"/>
    <w:rsid w:val="00A65251"/>
    <w:rsid w:val="00A71094"/>
    <w:rsid w:val="00A7671C"/>
    <w:rsid w:val="00AA2CBC"/>
    <w:rsid w:val="00AC218A"/>
    <w:rsid w:val="00AC5820"/>
    <w:rsid w:val="00AD1CD8"/>
    <w:rsid w:val="00AD41E2"/>
    <w:rsid w:val="00AE54C0"/>
    <w:rsid w:val="00AF1664"/>
    <w:rsid w:val="00B05E93"/>
    <w:rsid w:val="00B258BB"/>
    <w:rsid w:val="00B4478E"/>
    <w:rsid w:val="00B67B97"/>
    <w:rsid w:val="00B737AD"/>
    <w:rsid w:val="00B953F1"/>
    <w:rsid w:val="00B968C8"/>
    <w:rsid w:val="00BA3EC5"/>
    <w:rsid w:val="00BA51D9"/>
    <w:rsid w:val="00BB5DFC"/>
    <w:rsid w:val="00BD279D"/>
    <w:rsid w:val="00BD6BB8"/>
    <w:rsid w:val="00C578FA"/>
    <w:rsid w:val="00C652FC"/>
    <w:rsid w:val="00C6656A"/>
    <w:rsid w:val="00C66BA2"/>
    <w:rsid w:val="00C67D2B"/>
    <w:rsid w:val="00C87046"/>
    <w:rsid w:val="00C870F6"/>
    <w:rsid w:val="00C95985"/>
    <w:rsid w:val="00CA5BBF"/>
    <w:rsid w:val="00CB5455"/>
    <w:rsid w:val="00CC5026"/>
    <w:rsid w:val="00CC68D0"/>
    <w:rsid w:val="00D03F9A"/>
    <w:rsid w:val="00D05683"/>
    <w:rsid w:val="00D06D51"/>
    <w:rsid w:val="00D24991"/>
    <w:rsid w:val="00D50255"/>
    <w:rsid w:val="00D60304"/>
    <w:rsid w:val="00D65127"/>
    <w:rsid w:val="00D65E29"/>
    <w:rsid w:val="00D66520"/>
    <w:rsid w:val="00D83326"/>
    <w:rsid w:val="00D84AE9"/>
    <w:rsid w:val="00D87F2F"/>
    <w:rsid w:val="00DE34CF"/>
    <w:rsid w:val="00E10858"/>
    <w:rsid w:val="00E13F3D"/>
    <w:rsid w:val="00E34898"/>
    <w:rsid w:val="00E4063B"/>
    <w:rsid w:val="00E54524"/>
    <w:rsid w:val="00E81077"/>
    <w:rsid w:val="00E952E3"/>
    <w:rsid w:val="00EB09B7"/>
    <w:rsid w:val="00EE1399"/>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65127"/>
    <w:rPr>
      <w:rFonts w:ascii="Arial" w:hAnsi="Arial"/>
      <w:sz w:val="18"/>
      <w:lang w:val="en-GB" w:eastAsia="en-US"/>
    </w:rPr>
  </w:style>
  <w:style w:type="character" w:customStyle="1" w:styleId="TACChar">
    <w:name w:val="TAC Char"/>
    <w:link w:val="TAC"/>
    <w:qFormat/>
    <w:locked/>
    <w:rsid w:val="00D65127"/>
    <w:rPr>
      <w:rFonts w:ascii="Arial" w:hAnsi="Arial"/>
      <w:sz w:val="18"/>
      <w:lang w:val="en-GB" w:eastAsia="en-US"/>
    </w:rPr>
  </w:style>
  <w:style w:type="character" w:customStyle="1" w:styleId="B1Char">
    <w:name w:val="B1 Char"/>
    <w:link w:val="B1"/>
    <w:qFormat/>
    <w:locked/>
    <w:rsid w:val="00D65127"/>
    <w:rPr>
      <w:rFonts w:ascii="Times New Roman" w:hAnsi="Times New Roman"/>
      <w:lang w:val="en-GB" w:eastAsia="en-US"/>
    </w:rPr>
  </w:style>
  <w:style w:type="character" w:customStyle="1" w:styleId="TAHChar">
    <w:name w:val="TAH Char"/>
    <w:link w:val="TAH"/>
    <w:qFormat/>
    <w:locked/>
    <w:rsid w:val="00D65127"/>
    <w:rPr>
      <w:rFonts w:ascii="Arial" w:hAnsi="Arial"/>
      <w:b/>
      <w:sz w:val="18"/>
      <w:lang w:val="en-GB" w:eastAsia="en-US"/>
    </w:rPr>
  </w:style>
  <w:style w:type="character" w:customStyle="1" w:styleId="THChar">
    <w:name w:val="TH Char"/>
    <w:link w:val="TH"/>
    <w:qFormat/>
    <w:locked/>
    <w:rsid w:val="00C578FA"/>
    <w:rPr>
      <w:rFonts w:ascii="Arial" w:hAnsi="Arial"/>
      <w:b/>
      <w:lang w:val="en-GB" w:eastAsia="en-US"/>
    </w:rPr>
  </w:style>
  <w:style w:type="character" w:customStyle="1" w:styleId="TFChar">
    <w:name w:val="TF Char"/>
    <w:link w:val="TF"/>
    <w:qFormat/>
    <w:locked/>
    <w:rsid w:val="00B737AD"/>
    <w:rPr>
      <w:rFonts w:ascii="Arial" w:hAnsi="Arial"/>
      <w:b/>
      <w:lang w:val="en-GB" w:eastAsia="en-US"/>
    </w:rPr>
  </w:style>
  <w:style w:type="paragraph" w:styleId="af1">
    <w:name w:val="List Paragraph"/>
    <w:basedOn w:val="a"/>
    <w:uiPriority w:val="34"/>
    <w:qFormat/>
    <w:rsid w:val="00D87F2F"/>
    <w:pPr>
      <w:ind w:firstLineChars="200" w:firstLine="420"/>
    </w:pPr>
  </w:style>
  <w:style w:type="character" w:customStyle="1" w:styleId="NOChar">
    <w:name w:val="NO Char"/>
    <w:link w:val="NO"/>
    <w:locked/>
    <w:rsid w:val="007425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278009">
      <w:bodyDiv w:val="1"/>
      <w:marLeft w:val="0"/>
      <w:marRight w:val="0"/>
      <w:marTop w:val="0"/>
      <w:marBottom w:val="0"/>
      <w:divBdr>
        <w:top w:val="none" w:sz="0" w:space="0" w:color="auto"/>
        <w:left w:val="none" w:sz="0" w:space="0" w:color="auto"/>
        <w:bottom w:val="none" w:sz="0" w:space="0" w:color="auto"/>
        <w:right w:val="none" w:sz="0" w:space="0" w:color="auto"/>
      </w:divBdr>
    </w:div>
    <w:div w:id="168101143">
      <w:bodyDiv w:val="1"/>
      <w:marLeft w:val="0"/>
      <w:marRight w:val="0"/>
      <w:marTop w:val="0"/>
      <w:marBottom w:val="0"/>
      <w:divBdr>
        <w:top w:val="none" w:sz="0" w:space="0" w:color="auto"/>
        <w:left w:val="none" w:sz="0" w:space="0" w:color="auto"/>
        <w:bottom w:val="none" w:sz="0" w:space="0" w:color="auto"/>
        <w:right w:val="none" w:sz="0" w:space="0" w:color="auto"/>
      </w:divBdr>
    </w:div>
    <w:div w:id="297496358">
      <w:bodyDiv w:val="1"/>
      <w:marLeft w:val="0"/>
      <w:marRight w:val="0"/>
      <w:marTop w:val="0"/>
      <w:marBottom w:val="0"/>
      <w:divBdr>
        <w:top w:val="none" w:sz="0" w:space="0" w:color="auto"/>
        <w:left w:val="none" w:sz="0" w:space="0" w:color="auto"/>
        <w:bottom w:val="none" w:sz="0" w:space="0" w:color="auto"/>
        <w:right w:val="none" w:sz="0" w:space="0" w:color="auto"/>
      </w:divBdr>
      <w:divsChild>
        <w:div w:id="2121803224">
          <w:marLeft w:val="1080"/>
          <w:marRight w:val="0"/>
          <w:marTop w:val="100"/>
          <w:marBottom w:val="0"/>
          <w:divBdr>
            <w:top w:val="none" w:sz="0" w:space="0" w:color="auto"/>
            <w:left w:val="none" w:sz="0" w:space="0" w:color="auto"/>
            <w:bottom w:val="none" w:sz="0" w:space="0" w:color="auto"/>
            <w:right w:val="none" w:sz="0" w:space="0" w:color="auto"/>
          </w:divBdr>
        </w:div>
        <w:div w:id="2032300533">
          <w:marLeft w:val="1080"/>
          <w:marRight w:val="0"/>
          <w:marTop w:val="100"/>
          <w:marBottom w:val="0"/>
          <w:divBdr>
            <w:top w:val="none" w:sz="0" w:space="0" w:color="auto"/>
            <w:left w:val="none" w:sz="0" w:space="0" w:color="auto"/>
            <w:bottom w:val="none" w:sz="0" w:space="0" w:color="auto"/>
            <w:right w:val="none" w:sz="0" w:space="0" w:color="auto"/>
          </w:divBdr>
        </w:div>
        <w:div w:id="1942444011">
          <w:marLeft w:val="1080"/>
          <w:marRight w:val="0"/>
          <w:marTop w:val="100"/>
          <w:marBottom w:val="0"/>
          <w:divBdr>
            <w:top w:val="none" w:sz="0" w:space="0" w:color="auto"/>
            <w:left w:val="none" w:sz="0" w:space="0" w:color="auto"/>
            <w:bottom w:val="none" w:sz="0" w:space="0" w:color="auto"/>
            <w:right w:val="none" w:sz="0" w:space="0" w:color="auto"/>
          </w:divBdr>
        </w:div>
        <w:div w:id="1544488100">
          <w:marLeft w:val="1080"/>
          <w:marRight w:val="0"/>
          <w:marTop w:val="100"/>
          <w:marBottom w:val="0"/>
          <w:divBdr>
            <w:top w:val="none" w:sz="0" w:space="0" w:color="auto"/>
            <w:left w:val="none" w:sz="0" w:space="0" w:color="auto"/>
            <w:bottom w:val="none" w:sz="0" w:space="0" w:color="auto"/>
            <w:right w:val="none" w:sz="0" w:space="0" w:color="auto"/>
          </w:divBdr>
        </w:div>
      </w:divsChild>
    </w:div>
    <w:div w:id="464129291">
      <w:bodyDiv w:val="1"/>
      <w:marLeft w:val="0"/>
      <w:marRight w:val="0"/>
      <w:marTop w:val="0"/>
      <w:marBottom w:val="0"/>
      <w:divBdr>
        <w:top w:val="none" w:sz="0" w:space="0" w:color="auto"/>
        <w:left w:val="none" w:sz="0" w:space="0" w:color="auto"/>
        <w:bottom w:val="none" w:sz="0" w:space="0" w:color="auto"/>
        <w:right w:val="none" w:sz="0" w:space="0" w:color="auto"/>
      </w:divBdr>
    </w:div>
    <w:div w:id="63028391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09544993">
      <w:bodyDiv w:val="1"/>
      <w:marLeft w:val="0"/>
      <w:marRight w:val="0"/>
      <w:marTop w:val="0"/>
      <w:marBottom w:val="0"/>
      <w:divBdr>
        <w:top w:val="none" w:sz="0" w:space="0" w:color="auto"/>
        <w:left w:val="none" w:sz="0" w:space="0" w:color="auto"/>
        <w:bottom w:val="none" w:sz="0" w:space="0" w:color="auto"/>
        <w:right w:val="none" w:sz="0" w:space="0" w:color="auto"/>
      </w:divBdr>
    </w:div>
    <w:div w:id="1145510448">
      <w:bodyDiv w:val="1"/>
      <w:marLeft w:val="0"/>
      <w:marRight w:val="0"/>
      <w:marTop w:val="0"/>
      <w:marBottom w:val="0"/>
      <w:divBdr>
        <w:top w:val="none" w:sz="0" w:space="0" w:color="auto"/>
        <w:left w:val="none" w:sz="0" w:space="0" w:color="auto"/>
        <w:bottom w:val="none" w:sz="0" w:space="0" w:color="auto"/>
        <w:right w:val="none" w:sz="0" w:space="0" w:color="auto"/>
      </w:divBdr>
    </w:div>
    <w:div w:id="1284189359">
      <w:bodyDiv w:val="1"/>
      <w:marLeft w:val="0"/>
      <w:marRight w:val="0"/>
      <w:marTop w:val="0"/>
      <w:marBottom w:val="0"/>
      <w:divBdr>
        <w:top w:val="none" w:sz="0" w:space="0" w:color="auto"/>
        <w:left w:val="none" w:sz="0" w:space="0" w:color="auto"/>
        <w:bottom w:val="none" w:sz="0" w:space="0" w:color="auto"/>
        <w:right w:val="none" w:sz="0" w:space="0" w:color="auto"/>
      </w:divBdr>
    </w:div>
    <w:div w:id="1446726384">
      <w:bodyDiv w:val="1"/>
      <w:marLeft w:val="0"/>
      <w:marRight w:val="0"/>
      <w:marTop w:val="0"/>
      <w:marBottom w:val="0"/>
      <w:divBdr>
        <w:top w:val="none" w:sz="0" w:space="0" w:color="auto"/>
        <w:left w:val="none" w:sz="0" w:space="0" w:color="auto"/>
        <w:bottom w:val="none" w:sz="0" w:space="0" w:color="auto"/>
        <w:right w:val="none" w:sz="0" w:space="0" w:color="auto"/>
      </w:divBdr>
    </w:div>
    <w:div w:id="1631206890">
      <w:bodyDiv w:val="1"/>
      <w:marLeft w:val="0"/>
      <w:marRight w:val="0"/>
      <w:marTop w:val="0"/>
      <w:marBottom w:val="0"/>
      <w:divBdr>
        <w:top w:val="none" w:sz="0" w:space="0" w:color="auto"/>
        <w:left w:val="none" w:sz="0" w:space="0" w:color="auto"/>
        <w:bottom w:val="none" w:sz="0" w:space="0" w:color="auto"/>
        <w:right w:val="none" w:sz="0" w:space="0" w:color="auto"/>
      </w:divBdr>
    </w:div>
    <w:div w:id="1649942794">
      <w:bodyDiv w:val="1"/>
      <w:marLeft w:val="0"/>
      <w:marRight w:val="0"/>
      <w:marTop w:val="0"/>
      <w:marBottom w:val="0"/>
      <w:divBdr>
        <w:top w:val="none" w:sz="0" w:space="0" w:color="auto"/>
        <w:left w:val="none" w:sz="0" w:space="0" w:color="auto"/>
        <w:bottom w:val="none" w:sz="0" w:space="0" w:color="auto"/>
        <w:right w:val="none" w:sz="0" w:space="0" w:color="auto"/>
      </w:divBdr>
    </w:div>
    <w:div w:id="1651670149">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98343918">
      <w:bodyDiv w:val="1"/>
      <w:marLeft w:val="0"/>
      <w:marRight w:val="0"/>
      <w:marTop w:val="0"/>
      <w:marBottom w:val="0"/>
      <w:divBdr>
        <w:top w:val="none" w:sz="0" w:space="0" w:color="auto"/>
        <w:left w:val="none" w:sz="0" w:space="0" w:color="auto"/>
        <w:bottom w:val="none" w:sz="0" w:space="0" w:color="auto"/>
        <w:right w:val="none" w:sz="0" w:space="0" w:color="auto"/>
      </w:divBdr>
    </w:div>
    <w:div w:id="2104104214">
      <w:bodyDiv w:val="1"/>
      <w:marLeft w:val="0"/>
      <w:marRight w:val="0"/>
      <w:marTop w:val="0"/>
      <w:marBottom w:val="0"/>
      <w:divBdr>
        <w:top w:val="none" w:sz="0" w:space="0" w:color="auto"/>
        <w:left w:val="none" w:sz="0" w:space="0" w:color="auto"/>
        <w:bottom w:val="none" w:sz="0" w:space="0" w:color="auto"/>
        <w:right w:val="none" w:sz="0" w:space="0" w:color="auto"/>
      </w:divBdr>
    </w:div>
    <w:div w:id="213689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73.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72.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13E1A-7769-4D26-9222-C6B0236DF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402</TotalTime>
  <Pages>4</Pages>
  <Words>1042</Words>
  <Characters>5943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Huawei58</cp:lastModifiedBy>
  <cp:revision>43</cp:revision>
  <cp:lastPrinted>1899-12-31T23:00:00Z</cp:lastPrinted>
  <dcterms:created xsi:type="dcterms:W3CDTF">2020-02-03T08:32:00Z</dcterms:created>
  <dcterms:modified xsi:type="dcterms:W3CDTF">2023-11-07T14:19:00Z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(3)re1gJQgY2Wq5Uq9mg4nmP8Zty1VeSkd0Ejas/LTYKNFxQCI6VzZ4Gk/Gk0mSdc6AlrsdJQwd
fsgRqP1ibr9huPpk7Zy2hAdoIzimXRC4mcST1NKupAb2WHDA5FyNbcmsHSXDad5fzjFRjGR8
7U+ePP3C/q2E0OcaW7uz7ANxITMIUk/vtNhR3oxx5w6g1RklwDQxdac2adI5WubnQzBa7zS7
gOynbDfwd5VaHK7Syu</vt:lpwstr>
  </property>
  <property fmtid="{D5CDD505-2E9C-101B-9397-08002B2CF9AE}" pid="22" name="_2015_ms_pID_7253431">
    <vt:lpwstr>h4+UWAna2rQsbI1VTK/v76mAMt6EnbK8lQiVrwCDISvRR/JUcqv4/s
0ZXTNYVNlVlzeYldrdBiQGo02JKgRLLXIzBElxlVQLLb32zPHWl/upFB7bg3zbAaGABVVZs/
w/biHHf1eY+LVC55WWnA0uDFr5e8LifwDOk3E5A9J+zXvGf9+avq1fysr0qVNaqt9gIz8GdS
gkWr81xYIvs998rdXe9jYckF9cvpreU4DAj3</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1680660640</vt:lpwstr>
  </property>
</Properties>
</file>